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D8B" w:rsidRDefault="00487D8B" w:rsidP="00487D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WITEWORTH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87D8B" w:rsidRDefault="00487D8B" w:rsidP="00487D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 Retford, Nottinghamshire. Saddler.</w:t>
      </w:r>
    </w:p>
    <w:p w:rsidR="00487D8B" w:rsidRDefault="00487D8B" w:rsidP="00487D8B">
      <w:pPr>
        <w:rPr>
          <w:rFonts w:ascii="Times New Roman" w:hAnsi="Times New Roman" w:cs="Times New Roman"/>
        </w:rPr>
      </w:pPr>
    </w:p>
    <w:p w:rsidR="00487D8B" w:rsidRDefault="00487D8B" w:rsidP="00487D8B">
      <w:pPr>
        <w:rPr>
          <w:rFonts w:ascii="Times New Roman" w:hAnsi="Times New Roman" w:cs="Times New Roman"/>
        </w:rPr>
      </w:pPr>
    </w:p>
    <w:p w:rsidR="00487D8B" w:rsidRDefault="00487D8B" w:rsidP="00487D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Johnson(q.v.) brought a plaint of debt against him and Ralph</w:t>
      </w:r>
    </w:p>
    <w:p w:rsidR="00487D8B" w:rsidRDefault="00487D8B" w:rsidP="00487D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Cumberlan</w:t>
      </w:r>
      <w:proofErr w:type="spellEnd"/>
      <w:r>
        <w:rPr>
          <w:rFonts w:ascii="Times New Roman" w:hAnsi="Times New Roman" w:cs="Times New Roman"/>
        </w:rPr>
        <w:t xml:space="preserve"> of East Retford(q.v.).</w:t>
      </w:r>
    </w:p>
    <w:p w:rsidR="00487D8B" w:rsidRDefault="00487D8B" w:rsidP="00487D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87D8B" w:rsidRDefault="00487D8B" w:rsidP="00487D8B">
      <w:pPr>
        <w:rPr>
          <w:rFonts w:ascii="Times New Roman" w:hAnsi="Times New Roman" w:cs="Times New Roman"/>
        </w:rPr>
      </w:pPr>
    </w:p>
    <w:p w:rsidR="00487D8B" w:rsidRDefault="00487D8B" w:rsidP="00487D8B">
      <w:pPr>
        <w:rPr>
          <w:rFonts w:ascii="Times New Roman" w:hAnsi="Times New Roman" w:cs="Times New Roman"/>
        </w:rPr>
      </w:pPr>
    </w:p>
    <w:p w:rsidR="00487D8B" w:rsidRDefault="00487D8B" w:rsidP="00487D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2018</w:t>
      </w:r>
    </w:p>
    <w:p w:rsidR="006B2F86" w:rsidRPr="00E71FC3" w:rsidRDefault="00487D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D8B" w:rsidRDefault="00487D8B" w:rsidP="00E71FC3">
      <w:r>
        <w:separator/>
      </w:r>
    </w:p>
  </w:endnote>
  <w:endnote w:type="continuationSeparator" w:id="0">
    <w:p w:rsidR="00487D8B" w:rsidRDefault="00487D8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D8B" w:rsidRDefault="00487D8B" w:rsidP="00E71FC3">
      <w:r>
        <w:separator/>
      </w:r>
    </w:p>
  </w:footnote>
  <w:footnote w:type="continuationSeparator" w:id="0">
    <w:p w:rsidR="00487D8B" w:rsidRDefault="00487D8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D8B"/>
    <w:rsid w:val="001A7C09"/>
    <w:rsid w:val="00487D8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1EA74B-ADFA-4E2C-B7DA-138E1D0A7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7D8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87D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2018-03-03T20:54:00Z</dcterms:created>
  <dcterms:modified xsi:type="dcterms:W3CDTF">2018-03-03T20:54:00Z</dcterms:modified>
</cp:coreProperties>
</file>